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E99086" w14:textId="2BB42DCB" w:rsidR="00071526" w:rsidRPr="00071526" w:rsidRDefault="00071526" w:rsidP="00071526"/>
    <w:p w14:paraId="415A3E38" w14:textId="0184D217" w:rsidR="002A7740" w:rsidRPr="00086D5A" w:rsidRDefault="002A7740" w:rsidP="002A7740">
      <w:pPr>
        <w:tabs>
          <w:tab w:val="left" w:pos="5410"/>
        </w:tabs>
        <w:rPr>
          <w:rFonts w:ascii="Arial" w:hAnsi="Arial" w:cs="Arial"/>
        </w:rPr>
      </w:pPr>
      <w:r w:rsidRPr="00867F3C">
        <w:rPr>
          <w:rFonts w:ascii="Arial" w:hAnsi="Arial" w:cs="Arial"/>
        </w:rPr>
        <w:t>Nome: ___________________________________ Data: _________________</w:t>
      </w:r>
      <w:r>
        <w:rPr>
          <w:rFonts w:ascii="Arial" w:hAnsi="Arial" w:cs="Arial"/>
        </w:rPr>
        <w:br/>
      </w:r>
    </w:p>
    <w:p w14:paraId="3E11C682" w14:textId="6810B139" w:rsidR="00CD1AAC" w:rsidRDefault="00CD1AAC" w:rsidP="00CD1AAC">
      <w:pPr>
        <w:spacing w:line="360" w:lineRule="auto"/>
        <w:jc w:val="both"/>
        <w:rPr>
          <w:rFonts w:ascii="Arial" w:hAnsi="Arial" w:cs="Arial"/>
        </w:rPr>
      </w:pPr>
      <w:r w:rsidRPr="00071526"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BBD6B03" wp14:editId="399ECAEB">
                <wp:simplePos x="0" y="0"/>
                <wp:positionH relativeFrom="column">
                  <wp:posOffset>-629920</wp:posOffset>
                </wp:positionH>
                <wp:positionV relativeFrom="paragraph">
                  <wp:posOffset>30480</wp:posOffset>
                </wp:positionV>
                <wp:extent cx="6632575" cy="508635"/>
                <wp:effectExtent l="0" t="0" r="0" b="0"/>
                <wp:wrapNone/>
                <wp:docPr id="32" name="Retâ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2575" cy="508635"/>
                        </a:xfrm>
                        <a:prstGeom prst="rect">
                          <a:avLst/>
                        </a:prstGeom>
                        <a:solidFill>
                          <a:srgbClr val="1F628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8D838D" w14:textId="368C266E" w:rsidR="00071526" w:rsidRPr="004B4EC8" w:rsidRDefault="00E31001" w:rsidP="00071526">
                            <w:pPr>
                              <w:jc w:val="right"/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Descobre o Ciclo (</w:t>
                            </w:r>
                            <w:r w:rsidRPr="00E31001">
                              <w:rPr>
                                <w:rFonts w:ascii="Arial" w:hAnsi="Arial" w:cs="Arial"/>
                                <w:i/>
                                <w:iCs/>
                                <w:sz w:val="48"/>
                                <w:szCs w:val="48"/>
                              </w:rPr>
                              <w:t>Loop</w:t>
                            </w: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BD6B03" id="Retângulo 32" o:spid="_x0000_s1026" style="position:absolute;left:0;text-align:left;margin-left:-49.6pt;margin-top:2.4pt;width:522.25pt;height:40.0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" fillcolor="#1f628e" stroked="f" strokeweight="1pt">
                <v:textbox>
                  <w:txbxContent>
                    <w:p w14:paraId="7E8D838D" w14:textId="368C266E" w:rsidR="00071526" w:rsidRPr="004B4EC8" w:rsidRDefault="00E31001" w:rsidP="00071526">
                      <w:pPr>
                        <w:jc w:val="right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Descobre o Ciclo (</w:t>
                      </w:r>
                      <w:r w:rsidRPr="00E31001">
                        <w:rPr>
                          <w:rFonts w:ascii="Arial" w:hAnsi="Arial" w:cs="Arial"/>
                          <w:i/>
                          <w:iCs/>
                          <w:sz w:val="48"/>
                          <w:szCs w:val="48"/>
                        </w:rPr>
                        <w:t>Loop</w:t>
                      </w: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 w:rsidRPr="00071526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581CF3A6" wp14:editId="1BDB5CE2">
                <wp:simplePos x="0" y="0"/>
                <wp:positionH relativeFrom="column">
                  <wp:posOffset>-492760</wp:posOffset>
                </wp:positionH>
                <wp:positionV relativeFrom="paragraph">
                  <wp:posOffset>102870</wp:posOffset>
                </wp:positionV>
                <wp:extent cx="922020" cy="362585"/>
                <wp:effectExtent l="0" t="0" r="5080" b="5715"/>
                <wp:wrapNone/>
                <wp:docPr id="33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2020" cy="362585"/>
                        </a:xfrm>
                        <a:prstGeom prst="rect">
                          <a:avLst/>
                        </a:prstGeom>
                        <a:solidFill>
                          <a:srgbClr val="A7B9C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72C866" w14:textId="584CBF20" w:rsidR="00071526" w:rsidRDefault="00DB5100" w:rsidP="00071526">
                            <w:pPr>
                              <w:jc w:val="center"/>
                            </w:pPr>
                            <w:r>
                              <w:t>Offline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81CF3A6" id="Retângulo 33" o:spid="_x0000_s1027" style="position:absolute;left:0;text-align:left;margin-left:-38.8pt;margin-top:8.1pt;width:72.6pt;height:28.55pt;z-index:251649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" fillcolor="#a7b9cb" stroked="f" strokeweight="1pt">
                <v:textbox>
                  <w:txbxContent>
                    <w:p w14:paraId="1A72C866" w14:textId="584CBF20" w:rsidR="00071526" w:rsidRDefault="00DB5100" w:rsidP="00071526">
                      <w:pPr>
                        <w:jc w:val="center"/>
                      </w:pPr>
                      <w:r>
                        <w:t>Offline</w:t>
                      </w:r>
                    </w:p>
                  </w:txbxContent>
                </v:textbox>
              </v:rect>
            </w:pict>
          </mc:Fallback>
        </mc:AlternateContent>
      </w:r>
      <w:r>
        <w:br/>
      </w:r>
      <w:r>
        <w:br/>
      </w:r>
    </w:p>
    <w:p w14:paraId="04DED8FB" w14:textId="5AE994FD" w:rsidR="00F275F5" w:rsidRDefault="00C87AD0" w:rsidP="00F275F5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  <w:r>
        <w:rPr>
          <w:rFonts w:ascii="Arial" w:hAnsi="Arial" w:cs="Arial"/>
        </w:rPr>
        <w:t xml:space="preserve">1. </w:t>
      </w:r>
      <w:r w:rsidR="00382DBE">
        <w:rPr>
          <w:rFonts w:ascii="Arial" w:hAnsi="Arial" w:cs="Arial"/>
        </w:rPr>
        <w:t xml:space="preserve">Observa os seguintes </w:t>
      </w:r>
      <w:r w:rsidR="00382DBE" w:rsidRPr="00382DBE">
        <w:rPr>
          <w:rFonts w:ascii="Arial" w:hAnsi="Arial" w:cs="Arial"/>
        </w:rPr>
        <w:t>movimento</w:t>
      </w:r>
      <w:r w:rsidR="00382DBE">
        <w:rPr>
          <w:rFonts w:ascii="Arial" w:hAnsi="Arial" w:cs="Arial"/>
        </w:rPr>
        <w:t>s</w:t>
      </w:r>
      <w:r w:rsidR="00382DBE" w:rsidRPr="00382DBE">
        <w:rPr>
          <w:rFonts w:ascii="Arial" w:hAnsi="Arial" w:cs="Arial"/>
        </w:rPr>
        <w:t xml:space="preserve"> de dança</w:t>
      </w:r>
      <w:r w:rsidR="00382DBE">
        <w:rPr>
          <w:rFonts w:ascii="Arial" w:hAnsi="Arial" w:cs="Arial"/>
        </w:rPr>
        <w:t xml:space="preserve"> e identifica onde podes criar ciclos. Assinala com um círculo</w:t>
      </w:r>
      <w:r w:rsidR="00932C45">
        <w:rPr>
          <w:rFonts w:ascii="Arial" w:hAnsi="Arial" w:cs="Arial"/>
        </w:rPr>
        <w:t>:</w:t>
      </w:r>
    </w:p>
    <w:p w14:paraId="71D72E6E" w14:textId="4DA29348" w:rsidR="00F275F5" w:rsidRDefault="00F275F5" w:rsidP="00F275F5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</w:p>
    <w:p w14:paraId="4F82E0BB" w14:textId="579CC43D" w:rsidR="00932C45" w:rsidRPr="00932C45" w:rsidRDefault="00932C45" w:rsidP="00AE3E1C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518B23D" wp14:editId="60B728AE">
                <wp:simplePos x="0" y="0"/>
                <wp:positionH relativeFrom="column">
                  <wp:posOffset>-229235</wp:posOffset>
                </wp:positionH>
                <wp:positionV relativeFrom="paragraph">
                  <wp:posOffset>270108</wp:posOffset>
                </wp:positionV>
                <wp:extent cx="912495" cy="1727835"/>
                <wp:effectExtent l="0" t="0" r="1905" b="0"/>
                <wp:wrapNone/>
                <wp:docPr id="23" name="Agrupar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2495" cy="1727835"/>
                          <a:chOff x="0" y="0"/>
                          <a:chExt cx="912495" cy="1727835"/>
                        </a:xfrm>
                      </wpg:grpSpPr>
                      <pic:pic xmlns:pic="http://schemas.openxmlformats.org/drawingml/2006/picture">
                        <pic:nvPicPr>
                          <pic:cNvPr id="57" name="Google Shape;57;p13" descr="Uma imagem com texto, ClipArt&#10;&#10;Descrição gerada automaticamente"/>
                          <pic:cNvPicPr/>
                        </pic:nvPicPr>
                        <pic:blipFill rotWithShape="1">
                          <a:blip r:embed="rId8">
                            <a:alphaModFix/>
                          </a:blip>
                          <a:srcRect t="-419" b="3536"/>
                          <a:stretch/>
                        </pic:blipFill>
                        <pic:spPr bwMode="auto">
                          <a:xfrm>
                            <a:off x="0" y="0"/>
                            <a:ext cx="912495" cy="1727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" name="Caixa de Texto 2"/>
                        <wps:cNvSpPr txBox="1"/>
                        <wps:spPr>
                          <a:xfrm>
                            <a:off x="41945" y="41945"/>
                            <a:ext cx="791098" cy="267704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DB412F5" w14:textId="5FD81578" w:rsidR="007B4EBC" w:rsidRPr="007B4EBC" w:rsidRDefault="007B4EBC" w:rsidP="007B4EBC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7B4EBC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Saltar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18B23D" id="Agrupar 23" o:spid="_x0000_s1028" style="position:absolute;left:0;text-align:left;margin-left:-18.05pt;margin-top:21.25pt;width:71.85pt;height:136.05pt;z-index:251662336" coordsize="9124,1727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oogle Shape;57;p13" o:spid="_x0000_s1029" type="#_x0000_t75" alt="Uma imagem com texto, ClipArt&#10;&#10;Descrição gerada automaticamente" style="position:absolute;width:9124;height:1727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">
                  <v:imagedata r:id="rId9" o:title="Uma imagem com texto, ClipArt&#10;&#10;Descrição gerada automaticamente" croptop="-275f" cropbottom="2317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2" o:spid="_x0000_s1030" type="#_x0000_t202" style="position:absolute;left:419;top:419;width:7911;height:267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" fillcolor="#d2f1ff" stroked="f" strokeweight=".5pt">
                  <v:textbox>
                    <w:txbxContent>
                      <w:p w14:paraId="0DB412F5" w14:textId="5FD81578" w:rsidR="007B4EBC" w:rsidRPr="007B4EBC" w:rsidRDefault="007B4EBC" w:rsidP="007B4EBC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7B4EBC">
                          <w:rPr>
                            <w:b/>
                            <w:bCs/>
                            <w:sz w:val="28"/>
                            <w:szCs w:val="28"/>
                          </w:rPr>
                          <w:t>Saltar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3C7EB52" w14:textId="5C541834" w:rsidR="00FF0425" w:rsidRDefault="00932C45" w:rsidP="00F275F5">
      <w:pPr>
        <w:spacing w:line="360" w:lineRule="auto"/>
        <w:jc w:val="both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23562B89" wp14:editId="015FB9D6">
                <wp:simplePos x="0" y="0"/>
                <wp:positionH relativeFrom="column">
                  <wp:posOffset>4213860</wp:posOffset>
                </wp:positionH>
                <wp:positionV relativeFrom="paragraph">
                  <wp:posOffset>17780</wp:posOffset>
                </wp:positionV>
                <wp:extent cx="1448435" cy="1710690"/>
                <wp:effectExtent l="0" t="0" r="0" b="3810"/>
                <wp:wrapNone/>
                <wp:docPr id="20" name="Agrupar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8435" cy="1710690"/>
                          <a:chOff x="0" y="0"/>
                          <a:chExt cx="1448484" cy="1710690"/>
                        </a:xfrm>
                      </wpg:grpSpPr>
                      <pic:pic xmlns:pic="http://schemas.openxmlformats.org/drawingml/2006/picture">
                        <pic:nvPicPr>
                          <pic:cNvPr id="21" name="Google Shape;58;p13"/>
                          <pic:cNvPicPr/>
                        </pic:nvPicPr>
                        <pic:blipFill rotWithShape="1">
                          <a:blip r:embed="rId10">
                            <a:alphaModFix/>
                          </a:blip>
                          <a:srcRect l="-923" t="404" r="-556" b="6021"/>
                          <a:stretch/>
                        </pic:blipFill>
                        <pic:spPr bwMode="auto">
                          <a:xfrm>
                            <a:off x="0" y="0"/>
                            <a:ext cx="1442085" cy="1710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2" name="Caixa de Texto 22"/>
                        <wps:cNvSpPr txBox="1"/>
                        <wps:spPr>
                          <a:xfrm>
                            <a:off x="16778" y="0"/>
                            <a:ext cx="1431706" cy="267335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4326745" w14:textId="77777777" w:rsidR="006C583F" w:rsidRPr="007B4EBC" w:rsidRDefault="006C583F" w:rsidP="006C583F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Pé direito no 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562B89" id="Agrupar 20" o:spid="_x0000_s1031" style="position:absolute;left:0;text-align:left;margin-left:331.8pt;margin-top:1.4pt;width:114.05pt;height:134.7pt;z-index:251672576" coordsize="14484,1710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">
                <v:shape id="Google Shape;58;p13" o:spid="_x0000_s1032" type="#_x0000_t75" style="position:absolute;width:14420;height:1710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">
                  <v:imagedata r:id="rId11" o:title="" croptop="265f" cropbottom="3946f" cropleft="-605f" cropright="-364f"/>
                </v:shape>
                <v:shape id="Caixa de Texto 22" o:spid="_x0000_s1033" type="#_x0000_t202" style="position:absolute;left:167;width:14317;height:267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" fillcolor="#d2f1ff" stroked="f" strokeweight=".5pt">
                  <v:textbox>
                    <w:txbxContent>
                      <w:p w14:paraId="64326745" w14:textId="77777777" w:rsidR="006C583F" w:rsidRPr="007B4EBC" w:rsidRDefault="006C583F" w:rsidP="006C583F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Pé direito no ar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B531C5E" wp14:editId="7A254F3A">
                <wp:simplePos x="0" y="0"/>
                <wp:positionH relativeFrom="column">
                  <wp:posOffset>2554605</wp:posOffset>
                </wp:positionH>
                <wp:positionV relativeFrom="paragraph">
                  <wp:posOffset>17145</wp:posOffset>
                </wp:positionV>
                <wp:extent cx="1448435" cy="1710690"/>
                <wp:effectExtent l="0" t="0" r="0" b="3810"/>
                <wp:wrapNone/>
                <wp:docPr id="16" name="Agrupar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8435" cy="1710690"/>
                          <a:chOff x="0" y="0"/>
                          <a:chExt cx="1448484" cy="1710690"/>
                        </a:xfrm>
                      </wpg:grpSpPr>
                      <pic:pic xmlns:pic="http://schemas.openxmlformats.org/drawingml/2006/picture">
                        <pic:nvPicPr>
                          <pic:cNvPr id="17" name="Google Shape;58;p13"/>
                          <pic:cNvPicPr/>
                        </pic:nvPicPr>
                        <pic:blipFill rotWithShape="1">
                          <a:blip r:embed="rId10">
                            <a:alphaModFix/>
                          </a:blip>
                          <a:srcRect l="-923" t="404" r="-556" b="6021"/>
                          <a:stretch/>
                        </pic:blipFill>
                        <pic:spPr bwMode="auto">
                          <a:xfrm>
                            <a:off x="0" y="0"/>
                            <a:ext cx="1442085" cy="1710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9" name="Caixa de Texto 19"/>
                        <wps:cNvSpPr txBox="1"/>
                        <wps:spPr>
                          <a:xfrm>
                            <a:off x="16778" y="0"/>
                            <a:ext cx="1431706" cy="267335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7802E42" w14:textId="77777777" w:rsidR="006C583F" w:rsidRPr="007B4EBC" w:rsidRDefault="006C583F" w:rsidP="006C583F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Pé direito no 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531C5E" id="Agrupar 16" o:spid="_x0000_s1034" style="position:absolute;left:0;text-align:left;margin-left:201.15pt;margin-top:1.35pt;width:114.05pt;height:134.7pt;z-index:251670528" coordsize="14484,1710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">
                <v:shape id="Google Shape;58;p13" o:spid="_x0000_s1035" type="#_x0000_t75" style="position:absolute;width:14420;height:1710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">
                  <v:imagedata r:id="rId11" o:title="" croptop="265f" cropbottom="3946f" cropleft="-605f" cropright="-364f"/>
                </v:shape>
                <v:shape id="Caixa de Texto 19" o:spid="_x0000_s1036" type="#_x0000_t202" style="position:absolute;left:167;width:14317;height:267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" fillcolor="#d2f1ff" stroked="f" strokeweight=".5pt">
                  <v:textbox>
                    <w:txbxContent>
                      <w:p w14:paraId="57802E42" w14:textId="77777777" w:rsidR="006C583F" w:rsidRPr="007B4EBC" w:rsidRDefault="006C583F" w:rsidP="006C583F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Pé direito no ar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41B887C" wp14:editId="045D63D4">
                <wp:simplePos x="0" y="0"/>
                <wp:positionH relativeFrom="column">
                  <wp:posOffset>894080</wp:posOffset>
                </wp:positionH>
                <wp:positionV relativeFrom="paragraph">
                  <wp:posOffset>16108</wp:posOffset>
                </wp:positionV>
                <wp:extent cx="1448435" cy="1710690"/>
                <wp:effectExtent l="0" t="0" r="0" b="3810"/>
                <wp:wrapNone/>
                <wp:docPr id="13" name="Agrupar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8435" cy="1710690"/>
                          <a:chOff x="0" y="0"/>
                          <a:chExt cx="1448484" cy="1710690"/>
                        </a:xfrm>
                      </wpg:grpSpPr>
                      <pic:pic xmlns:pic="http://schemas.openxmlformats.org/drawingml/2006/picture">
                        <pic:nvPicPr>
                          <pic:cNvPr id="58" name="Google Shape;58;p13"/>
                          <pic:cNvPicPr/>
                        </pic:nvPicPr>
                        <pic:blipFill rotWithShape="1">
                          <a:blip r:embed="rId10">
                            <a:alphaModFix/>
                          </a:blip>
                          <a:srcRect l="-923" t="404" r="-556" b="6021"/>
                          <a:stretch/>
                        </pic:blipFill>
                        <pic:spPr bwMode="auto">
                          <a:xfrm>
                            <a:off x="0" y="0"/>
                            <a:ext cx="1442085" cy="1710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" name="Caixa de Texto 10"/>
                        <wps:cNvSpPr txBox="1"/>
                        <wps:spPr>
                          <a:xfrm>
                            <a:off x="16778" y="0"/>
                            <a:ext cx="1431706" cy="267335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ADBEC56" w14:textId="6E77F135" w:rsidR="006C583F" w:rsidRPr="007B4EBC" w:rsidRDefault="006C583F" w:rsidP="006C583F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Pé direito no 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1B887C" id="Agrupar 13" o:spid="_x0000_s1037" style="position:absolute;left:0;text-align:left;margin-left:70.4pt;margin-top:1.25pt;width:114.05pt;height:134.7pt;z-index:251668480" coordsize="14484,1710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">
                <v:shape id="Google Shape;58;p13" o:spid="_x0000_s1038" type="#_x0000_t75" style="position:absolute;width:14420;height:1710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">
                  <v:imagedata r:id="rId11" o:title="" croptop="265f" cropbottom="3946f" cropleft="-605f" cropright="-364f"/>
                </v:shape>
                <v:shape id="Caixa de Texto 10" o:spid="_x0000_s1039" type="#_x0000_t202" style="position:absolute;left:167;width:14317;height:267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" fillcolor="#d2f1ff" stroked="f" strokeweight=".5pt">
                  <v:textbox>
                    <w:txbxContent>
                      <w:p w14:paraId="1ADBEC56" w14:textId="6E77F135" w:rsidR="006C583F" w:rsidRPr="007B4EBC" w:rsidRDefault="006C583F" w:rsidP="006C583F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Pé direito no ar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275F5">
        <w:rPr>
          <w:rFonts w:ascii="Arial" w:hAnsi="Arial" w:cs="Arial"/>
        </w:rPr>
        <w:br/>
      </w:r>
      <w:r w:rsidR="00F275F5">
        <w:rPr>
          <w:rFonts w:ascii="Arial" w:hAnsi="Arial" w:cs="Arial"/>
        </w:rPr>
        <w:br/>
      </w:r>
    </w:p>
    <w:p w14:paraId="07F04093" w14:textId="00DD23B1" w:rsidR="001D2BF0" w:rsidRDefault="001D2BF0" w:rsidP="00F275F5">
      <w:pPr>
        <w:spacing w:line="360" w:lineRule="auto"/>
        <w:jc w:val="both"/>
        <w:rPr>
          <w:rFonts w:ascii="Arial" w:hAnsi="Arial" w:cs="Arial"/>
        </w:rPr>
      </w:pPr>
    </w:p>
    <w:p w14:paraId="391E5E59" w14:textId="6967C1D1" w:rsidR="001D2BF0" w:rsidRDefault="001D2BF0" w:rsidP="001D2BF0">
      <w:pPr>
        <w:tabs>
          <w:tab w:val="left" w:pos="921"/>
        </w:tabs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223AFC41" w14:textId="38F4B1FD" w:rsidR="00932C45" w:rsidRDefault="00F275F5" w:rsidP="00F275F5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br/>
      </w:r>
      <w:r w:rsidR="00932C45">
        <w:rPr>
          <w:rFonts w:ascii="Arial" w:hAnsi="Arial" w:cs="Arial"/>
        </w:rPr>
        <w:br/>
      </w:r>
      <w:r w:rsidR="00AE3E1C">
        <w:rPr>
          <w:rFonts w:ascii="Arial" w:hAnsi="Arial" w:cs="Arial"/>
        </w:rPr>
        <w:br/>
      </w:r>
      <w:r w:rsidR="00932C45">
        <w:rPr>
          <w:rFonts w:ascii="Arial" w:hAnsi="Arial" w:cs="Arial"/>
        </w:rPr>
        <w:t>B)</w:t>
      </w:r>
    </w:p>
    <w:p w14:paraId="054D8EA1" w14:textId="05F2B4B0" w:rsidR="001D2BF0" w:rsidRDefault="00AE3E1C" w:rsidP="00F275F5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23EA7BEB" wp14:editId="4BB85F2A">
                <wp:simplePos x="0" y="0"/>
                <wp:positionH relativeFrom="column">
                  <wp:posOffset>5010150</wp:posOffset>
                </wp:positionH>
                <wp:positionV relativeFrom="paragraph">
                  <wp:posOffset>184150</wp:posOffset>
                </wp:positionV>
                <wp:extent cx="1325245" cy="1786255"/>
                <wp:effectExtent l="0" t="0" r="0" b="4445"/>
                <wp:wrapNone/>
                <wp:docPr id="43" name="Agrupar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5245" cy="1786255"/>
                          <a:chOff x="0" y="0"/>
                          <a:chExt cx="1325245" cy="1786255"/>
                        </a:xfrm>
                      </wpg:grpSpPr>
                      <pic:pic xmlns:pic="http://schemas.openxmlformats.org/drawingml/2006/picture">
                        <pic:nvPicPr>
                          <pic:cNvPr id="44" name="Google Shape;59;p13"/>
                          <pic:cNvPicPr/>
                        </pic:nvPicPr>
                        <pic:blipFill>
                          <a:blip r:embed="rId12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245" cy="178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5" name="Caixa de Texto 45"/>
                        <wps:cNvSpPr txBox="1"/>
                        <wps:spPr>
                          <a:xfrm>
                            <a:off x="176168" y="0"/>
                            <a:ext cx="914400" cy="326058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BBE7C99" w14:textId="77777777" w:rsidR="00AE3E1C" w:rsidRPr="007B4EBC" w:rsidRDefault="00AE3E1C" w:rsidP="00AE3E1C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2 Palmas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EA7BEB" id="Agrupar 43" o:spid="_x0000_s1040" style="position:absolute;left:0;text-align:left;margin-left:394.5pt;margin-top:14.5pt;width:104.35pt;height:140.65pt;z-index:251684864" coordsize="13252,178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">
                <v:shape id="Google Shape;59;p13" o:spid="_x0000_s1041" type="#_x0000_t75" style="position:absolute;width:13252;height:178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">
                  <v:imagedata r:id="rId13" o:title=""/>
                </v:shape>
                <v:shape id="Caixa de Texto 45" o:spid="_x0000_s1042" type="#_x0000_t202" style="position:absolute;left:1761;width:9144;height:326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" fillcolor="#d2f1ff" stroked="f" strokeweight=".5pt">
                  <v:textbox>
                    <w:txbxContent>
                      <w:p w14:paraId="4BBE7C99" w14:textId="77777777" w:rsidR="00AE3E1C" w:rsidRPr="007B4EBC" w:rsidRDefault="00AE3E1C" w:rsidP="00AE3E1C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2 Palmas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65D1544F" wp14:editId="4EC65A5C">
                <wp:simplePos x="0" y="0"/>
                <wp:positionH relativeFrom="column">
                  <wp:posOffset>3608705</wp:posOffset>
                </wp:positionH>
                <wp:positionV relativeFrom="paragraph">
                  <wp:posOffset>182880</wp:posOffset>
                </wp:positionV>
                <wp:extent cx="1325245" cy="1786255"/>
                <wp:effectExtent l="0" t="0" r="0" b="4445"/>
                <wp:wrapNone/>
                <wp:docPr id="38" name="Agrupar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5245" cy="1786255"/>
                          <a:chOff x="0" y="0"/>
                          <a:chExt cx="1325245" cy="1786255"/>
                        </a:xfrm>
                      </wpg:grpSpPr>
                      <pic:pic xmlns:pic="http://schemas.openxmlformats.org/drawingml/2006/picture">
                        <pic:nvPicPr>
                          <pic:cNvPr id="40" name="Google Shape;59;p13"/>
                          <pic:cNvPicPr/>
                        </pic:nvPicPr>
                        <pic:blipFill>
                          <a:blip r:embed="rId12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245" cy="178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1" name="Caixa de Texto 41"/>
                        <wps:cNvSpPr txBox="1"/>
                        <wps:spPr>
                          <a:xfrm>
                            <a:off x="176168" y="0"/>
                            <a:ext cx="914400" cy="326058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B69C1FA" w14:textId="77777777" w:rsidR="00AE3E1C" w:rsidRPr="007B4EBC" w:rsidRDefault="00AE3E1C" w:rsidP="00AE3E1C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2 Palmas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D1544F" id="Agrupar 38" o:spid="_x0000_s1043" style="position:absolute;left:0;text-align:left;margin-left:284.15pt;margin-top:14.4pt;width:104.35pt;height:140.65pt;z-index:251682816" coordsize="13252,178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">
                <v:shape id="Google Shape;59;p13" o:spid="_x0000_s1044" type="#_x0000_t75" style="position:absolute;width:13252;height:178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">
                  <v:imagedata r:id="rId13" o:title=""/>
                </v:shape>
                <v:shape id="Caixa de Texto 41" o:spid="_x0000_s1045" type="#_x0000_t202" style="position:absolute;left:1761;width:9144;height:326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" fillcolor="#d2f1ff" stroked="f" strokeweight=".5pt">
                  <v:textbox>
                    <w:txbxContent>
                      <w:p w14:paraId="2B69C1FA" w14:textId="77777777" w:rsidR="00AE3E1C" w:rsidRPr="007B4EBC" w:rsidRDefault="00AE3E1C" w:rsidP="00AE3E1C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2 Palmas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5BD0CFAE" wp14:editId="2A8569A5">
                <wp:simplePos x="0" y="0"/>
                <wp:positionH relativeFrom="column">
                  <wp:posOffset>2203450</wp:posOffset>
                </wp:positionH>
                <wp:positionV relativeFrom="paragraph">
                  <wp:posOffset>182880</wp:posOffset>
                </wp:positionV>
                <wp:extent cx="1325245" cy="1786255"/>
                <wp:effectExtent l="0" t="0" r="0" b="4445"/>
                <wp:wrapNone/>
                <wp:docPr id="29" name="Agrupar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5245" cy="1786255"/>
                          <a:chOff x="0" y="0"/>
                          <a:chExt cx="1325245" cy="1786255"/>
                        </a:xfrm>
                      </wpg:grpSpPr>
                      <pic:pic xmlns:pic="http://schemas.openxmlformats.org/drawingml/2006/picture">
                        <pic:nvPicPr>
                          <pic:cNvPr id="30" name="Google Shape;59;p13"/>
                          <pic:cNvPicPr/>
                        </pic:nvPicPr>
                        <pic:blipFill>
                          <a:blip r:embed="rId12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245" cy="178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7" name="Caixa de Texto 37"/>
                        <wps:cNvSpPr txBox="1"/>
                        <wps:spPr>
                          <a:xfrm>
                            <a:off x="176168" y="0"/>
                            <a:ext cx="914400" cy="326058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F457184" w14:textId="77777777" w:rsidR="00AE3E1C" w:rsidRPr="007B4EBC" w:rsidRDefault="00AE3E1C" w:rsidP="00AE3E1C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2 Palmas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D0CFAE" id="Agrupar 29" o:spid="_x0000_s1046" style="position:absolute;left:0;text-align:left;margin-left:173.5pt;margin-top:14.4pt;width:104.35pt;height:140.65pt;z-index:251680768" coordsize="13252,178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">
                <v:shape id="Google Shape;59;p13" o:spid="_x0000_s1047" type="#_x0000_t75" style="position:absolute;width:13252;height:178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">
                  <v:imagedata r:id="rId13" o:title=""/>
                </v:shape>
                <v:shape id="Caixa de Texto 37" o:spid="_x0000_s1048" type="#_x0000_t202" style="position:absolute;left:1761;width:9144;height:326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" fillcolor="#d2f1ff" stroked="f" strokeweight=".5pt">
                  <v:textbox>
                    <w:txbxContent>
                      <w:p w14:paraId="3F457184" w14:textId="77777777" w:rsidR="00AE3E1C" w:rsidRPr="007B4EBC" w:rsidRDefault="00AE3E1C" w:rsidP="00AE3E1C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2 Palmas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71EDFFB4" wp14:editId="5B3299D5">
                <wp:simplePos x="0" y="0"/>
                <wp:positionH relativeFrom="column">
                  <wp:posOffset>805180</wp:posOffset>
                </wp:positionH>
                <wp:positionV relativeFrom="paragraph">
                  <wp:posOffset>182880</wp:posOffset>
                </wp:positionV>
                <wp:extent cx="1325245" cy="1786255"/>
                <wp:effectExtent l="0" t="0" r="0" b="4445"/>
                <wp:wrapNone/>
                <wp:docPr id="28" name="Agrupar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5245" cy="1786255"/>
                          <a:chOff x="0" y="0"/>
                          <a:chExt cx="1325245" cy="1786255"/>
                        </a:xfrm>
                      </wpg:grpSpPr>
                      <pic:pic xmlns:pic="http://schemas.openxmlformats.org/drawingml/2006/picture">
                        <pic:nvPicPr>
                          <pic:cNvPr id="59" name="Google Shape;59;p13"/>
                          <pic:cNvPicPr/>
                        </pic:nvPicPr>
                        <pic:blipFill>
                          <a:blip r:embed="rId12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245" cy="178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7" name="Caixa de Texto 27"/>
                        <wps:cNvSpPr txBox="1"/>
                        <wps:spPr>
                          <a:xfrm>
                            <a:off x="176168" y="0"/>
                            <a:ext cx="914400" cy="326058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FCB298A" w14:textId="0D7BD4A5" w:rsidR="00AE3E1C" w:rsidRPr="007B4EBC" w:rsidRDefault="00AE3E1C" w:rsidP="00AE3E1C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2 Palmas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EDFFB4" id="Agrupar 28" o:spid="_x0000_s1049" style="position:absolute;left:0;text-align:left;margin-left:63.4pt;margin-top:14.4pt;width:104.35pt;height:140.65pt;z-index:251678720" coordsize="13252,178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">
                <v:shape id="Google Shape;59;p13" o:spid="_x0000_s1050" type="#_x0000_t75" style="position:absolute;width:13252;height:178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">
                  <v:imagedata r:id="rId13" o:title=""/>
                </v:shape>
                <v:shape id="Caixa de Texto 27" o:spid="_x0000_s1051" type="#_x0000_t202" style="position:absolute;left:1761;width:9144;height:326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" fillcolor="#d2f1ff" stroked="f" strokeweight=".5pt">
                  <v:textbox>
                    <w:txbxContent>
                      <w:p w14:paraId="2FCB298A" w14:textId="0D7BD4A5" w:rsidR="00AE3E1C" w:rsidRPr="007B4EBC" w:rsidRDefault="00AE3E1C" w:rsidP="00AE3E1C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2 Palmas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340F9EE9" wp14:editId="3F4477BD">
                <wp:simplePos x="0" y="0"/>
                <wp:positionH relativeFrom="column">
                  <wp:posOffset>-913765</wp:posOffset>
                </wp:positionH>
                <wp:positionV relativeFrom="paragraph">
                  <wp:posOffset>129004</wp:posOffset>
                </wp:positionV>
                <wp:extent cx="1644015" cy="1895475"/>
                <wp:effectExtent l="0" t="0" r="0" b="0"/>
                <wp:wrapNone/>
                <wp:docPr id="26" name="Agrupar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1895475"/>
                          <a:chOff x="0" y="0"/>
                          <a:chExt cx="2247901" cy="2629535"/>
                        </a:xfrm>
                      </wpg:grpSpPr>
                      <pic:pic xmlns:pic="http://schemas.openxmlformats.org/drawingml/2006/picture">
                        <pic:nvPicPr>
                          <pic:cNvPr id="60" name="Google Shape;60;p13" descr="Uma imagem com texto&#10;&#10;Descrição gerada automaticamente"/>
                          <pic:cNvPicPr/>
                        </pic:nvPicPr>
                        <pic:blipFill>
                          <a:blip r:embed="rId14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7900" cy="2629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4" name="Caixa de Texto 24"/>
                        <wps:cNvSpPr txBox="1"/>
                        <wps:spPr>
                          <a:xfrm>
                            <a:off x="662402" y="1"/>
                            <a:ext cx="1585499" cy="697946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1D980EE" w14:textId="77777777" w:rsidR="00932C45" w:rsidRPr="00932C45" w:rsidRDefault="00932C45" w:rsidP="00932C45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932C45">
                                <w:rPr>
                                  <w:b/>
                                  <w:bCs/>
                                </w:rPr>
                                <w:t xml:space="preserve">Braço direito </w:t>
                              </w:r>
                            </w:p>
                            <w:p w14:paraId="5E2C6B21" w14:textId="7C3E6C9B" w:rsidR="00932C45" w:rsidRPr="00932C45" w:rsidRDefault="00932C45" w:rsidP="00932C45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932C45">
                                <w:rPr>
                                  <w:b/>
                                  <w:bCs/>
                                </w:rPr>
                                <w:t>no 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0F9EE9" id="Agrupar 26" o:spid="_x0000_s1052" style="position:absolute;left:0;text-align:left;margin-left:-71.95pt;margin-top:10.15pt;width:129.45pt;height:149.25pt;z-index:251675648;mso-width-relative:margin;mso-height-relative:margin" coordsize="22479,26295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">
                <v:shape id="Google Shape;60;p13" o:spid="_x0000_s1053" type="#_x0000_t75" alt="Uma imagem com texto&#10;&#10;Descrição gerada automaticamente" style="position:absolute;width:22479;height:262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">
                  <v:imagedata r:id="rId15" o:title="Uma imagem com texto&#10;&#10;Descrição gerada automaticamente"/>
                </v:shape>
                <v:shape id="Caixa de Texto 24" o:spid="_x0000_s1054" type="#_x0000_t202" style="position:absolute;left:6624;width:15855;height:697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" fillcolor="#d2f1ff" stroked="f" strokeweight=".5pt">
                  <v:textbox>
                    <w:txbxContent>
                      <w:p w14:paraId="01D980EE" w14:textId="77777777" w:rsidR="00932C45" w:rsidRPr="00932C45" w:rsidRDefault="00932C45" w:rsidP="00932C45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932C45">
                          <w:rPr>
                            <w:b/>
                            <w:bCs/>
                          </w:rPr>
                          <w:t xml:space="preserve">Braço direito </w:t>
                        </w:r>
                      </w:p>
                      <w:p w14:paraId="5E2C6B21" w14:textId="7C3E6C9B" w:rsidR="00932C45" w:rsidRPr="00932C45" w:rsidRDefault="00932C45" w:rsidP="00932C45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932C45">
                          <w:rPr>
                            <w:b/>
                            <w:bCs/>
                          </w:rPr>
                          <w:t>no ar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B09ACA3" w14:textId="32894C3F" w:rsidR="001D2BF0" w:rsidRDefault="001D2BF0" w:rsidP="00F275F5">
      <w:pPr>
        <w:spacing w:line="360" w:lineRule="auto"/>
        <w:jc w:val="both"/>
        <w:rPr>
          <w:rFonts w:ascii="Arial" w:hAnsi="Arial" w:cs="Arial"/>
        </w:rPr>
      </w:pPr>
    </w:p>
    <w:p w14:paraId="411742FD" w14:textId="0892E635" w:rsidR="001D2BF0" w:rsidRDefault="00F275F5" w:rsidP="001D2BF0">
      <w:pPr>
        <w:spacing w:line="360" w:lineRule="auto"/>
        <w:jc w:val="both"/>
        <w:rPr>
          <w:rFonts w:ascii="Arial" w:eastAsia="Times New Roman" w:hAnsi="Arial" w:cs="Arial"/>
          <w:lang w:eastAsia="pt-PT"/>
        </w:rPr>
      </w:pPr>
      <w:r>
        <w:rPr>
          <w:rFonts w:ascii="Arial" w:hAnsi="Arial" w:cs="Arial"/>
        </w:rPr>
        <w:br/>
      </w:r>
      <w:r w:rsidR="003E4E39">
        <w:rPr>
          <w:rFonts w:ascii="Times New Roman" w:eastAsia="Times New Roman" w:hAnsi="Times New Roman" w:cs="Times New Roman"/>
          <w:lang w:eastAsia="pt-PT"/>
        </w:rPr>
        <w:br/>
      </w:r>
      <w:r w:rsidR="003E4E39">
        <w:rPr>
          <w:rFonts w:ascii="Times New Roman" w:eastAsia="Times New Roman" w:hAnsi="Times New Roman" w:cs="Times New Roman"/>
          <w:lang w:eastAsia="pt-PT"/>
        </w:rPr>
        <w:br/>
      </w:r>
      <w:r w:rsidR="003E4E39">
        <w:rPr>
          <w:rFonts w:ascii="Times New Roman" w:eastAsia="Times New Roman" w:hAnsi="Times New Roman" w:cs="Times New Roman"/>
          <w:lang w:eastAsia="pt-PT"/>
        </w:rPr>
        <w:br/>
      </w:r>
      <w:r w:rsidR="003E4E39">
        <w:rPr>
          <w:rFonts w:ascii="Times New Roman" w:eastAsia="Times New Roman" w:hAnsi="Times New Roman" w:cs="Times New Roman"/>
          <w:lang w:eastAsia="pt-PT"/>
        </w:rPr>
        <w:br/>
      </w:r>
      <w:r w:rsidR="003E4E39">
        <w:rPr>
          <w:rFonts w:ascii="Times New Roman" w:eastAsia="Times New Roman" w:hAnsi="Times New Roman" w:cs="Times New Roman"/>
          <w:lang w:eastAsia="pt-PT"/>
        </w:rPr>
        <w:br/>
      </w:r>
      <w:r w:rsidR="003E4E39">
        <w:rPr>
          <w:rFonts w:ascii="Times New Roman" w:eastAsia="Times New Roman" w:hAnsi="Times New Roman" w:cs="Times New Roman"/>
          <w:lang w:eastAsia="pt-PT"/>
        </w:rPr>
        <w:br/>
      </w:r>
      <w:r w:rsidR="003E4E39">
        <w:rPr>
          <w:rFonts w:ascii="Arial" w:eastAsia="Times New Roman" w:hAnsi="Arial" w:cs="Arial"/>
          <w:lang w:eastAsia="pt-PT"/>
        </w:rPr>
        <w:t>C)</w:t>
      </w:r>
    </w:p>
    <w:p w14:paraId="7B8B54CA" w14:textId="29C97DC1" w:rsidR="003E4E39" w:rsidRPr="003E4E39" w:rsidRDefault="00B20832" w:rsidP="001D2BF0">
      <w:pPr>
        <w:spacing w:line="360" w:lineRule="auto"/>
        <w:jc w:val="both"/>
        <w:rPr>
          <w:rFonts w:ascii="Arial" w:eastAsia="Times New Roman" w:hAnsi="Arial" w:cs="Arial"/>
          <w:lang w:eastAsia="pt-PT"/>
        </w:rPr>
      </w:pPr>
      <w:r>
        <w:rPr>
          <w:rFonts w:ascii="Arial" w:eastAsia="Times New Roman" w:hAnsi="Arial" w:cs="Arial"/>
          <w:noProof/>
          <w:lang w:eastAsia="pt-PT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0131BA21" wp14:editId="7F76DF8A">
                <wp:simplePos x="0" y="0"/>
                <wp:positionH relativeFrom="column">
                  <wp:posOffset>-434340</wp:posOffset>
                </wp:positionH>
                <wp:positionV relativeFrom="paragraph">
                  <wp:posOffset>187325</wp:posOffset>
                </wp:positionV>
                <wp:extent cx="1207135" cy="1617980"/>
                <wp:effectExtent l="0" t="0" r="0" b="0"/>
                <wp:wrapNone/>
                <wp:docPr id="53" name="Agrupar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7135" cy="1617980"/>
                          <a:chOff x="0" y="-129060"/>
                          <a:chExt cx="1685925" cy="1915315"/>
                        </a:xfrm>
                      </wpg:grpSpPr>
                      <pic:pic xmlns:pic="http://schemas.openxmlformats.org/drawingml/2006/picture">
                        <pic:nvPicPr>
                          <pic:cNvPr id="63" name="Google Shape;63;p13"/>
                          <pic:cNvPicPr/>
                        </pic:nvPicPr>
                        <pic:blipFill>
                          <a:blip r:embed="rId16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178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6" name="Caixa de Texto 46"/>
                        <wps:cNvSpPr txBox="1"/>
                        <wps:spPr>
                          <a:xfrm>
                            <a:off x="0" y="-129060"/>
                            <a:ext cx="1685925" cy="446742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0C979BE" w14:textId="47918321" w:rsidR="003E4E39" w:rsidRPr="00B20832" w:rsidRDefault="003E4E39" w:rsidP="003E4E39">
                              <w:pPr>
                                <w:jc w:val="center"/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B20832"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 xml:space="preserve">Mão </w:t>
                              </w:r>
                              <w:r w:rsidR="00B20832"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>esquerda</w:t>
                              </w:r>
                              <w:r w:rsidRPr="00B20832"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 xml:space="preserve"> na cabeça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31BA21" id="Agrupar 53" o:spid="_x0000_s1055" style="position:absolute;left:0;text-align:left;margin-left:-34.2pt;margin-top:14.75pt;width:95.05pt;height:127.4pt;z-index:251687936;mso-width-relative:margin;mso-height-relative:margin" coordorigin=",-1290" coordsize="16859,1915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">
                <v:shape id="Google Shape;63;p13" o:spid="_x0000_s1056" type="#_x0000_t75" style="position:absolute;width:16859;height:178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">
                  <v:imagedata r:id="rId17" o:title=""/>
                </v:shape>
                <v:shape id="Caixa de Texto 46" o:spid="_x0000_s1057" type="#_x0000_t202" style="position:absolute;top:-1290;width:16859;height:446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" fillcolor="#d2f1ff" stroked="f" strokeweight=".5pt">
                  <v:textbox>
                    <w:txbxContent>
                      <w:p w14:paraId="50C979BE" w14:textId="47918321" w:rsidR="003E4E39" w:rsidRPr="00B20832" w:rsidRDefault="003E4E39" w:rsidP="003E4E39">
                        <w:pPr>
                          <w:jc w:val="center"/>
                          <w:rPr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20832">
                          <w:rPr>
                            <w:b/>
                            <w:bCs/>
                            <w:sz w:val="18"/>
                            <w:szCs w:val="18"/>
                          </w:rPr>
                          <w:t xml:space="preserve">Mão </w:t>
                        </w:r>
                        <w:r w:rsidR="00B20832">
                          <w:rPr>
                            <w:b/>
                            <w:bCs/>
                            <w:sz w:val="18"/>
                            <w:szCs w:val="18"/>
                          </w:rPr>
                          <w:t>esquerda</w:t>
                        </w:r>
                        <w:r w:rsidRPr="00B20832">
                          <w:rPr>
                            <w:b/>
                            <w:bCs/>
                            <w:sz w:val="18"/>
                            <w:szCs w:val="18"/>
                          </w:rPr>
                          <w:t xml:space="preserve"> na cabeça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Arial"/>
          <w:noProof/>
          <w:lang w:eastAsia="pt-PT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456545BD" wp14:editId="4165F50E">
                <wp:simplePos x="0" y="0"/>
                <wp:positionH relativeFrom="column">
                  <wp:posOffset>914400</wp:posOffset>
                </wp:positionH>
                <wp:positionV relativeFrom="paragraph">
                  <wp:posOffset>188595</wp:posOffset>
                </wp:positionV>
                <wp:extent cx="1207135" cy="1617980"/>
                <wp:effectExtent l="0" t="0" r="0" b="0"/>
                <wp:wrapNone/>
                <wp:docPr id="66" name="Agrupar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7135" cy="1617980"/>
                          <a:chOff x="0" y="-129060"/>
                          <a:chExt cx="1685925" cy="1915315"/>
                        </a:xfrm>
                      </wpg:grpSpPr>
                      <pic:pic xmlns:pic="http://schemas.openxmlformats.org/drawingml/2006/picture">
                        <pic:nvPicPr>
                          <pic:cNvPr id="67" name="Google Shape;63;p13"/>
                          <pic:cNvPicPr/>
                        </pic:nvPicPr>
                        <pic:blipFill>
                          <a:blip r:embed="rId16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178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8" name="Caixa de Texto 68"/>
                        <wps:cNvSpPr txBox="1"/>
                        <wps:spPr>
                          <a:xfrm>
                            <a:off x="0" y="-129060"/>
                            <a:ext cx="1685925" cy="446742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1210E8F" w14:textId="52BEC086" w:rsidR="00B20832" w:rsidRPr="00B20832" w:rsidRDefault="00B20832" w:rsidP="003E4E39">
                              <w:pPr>
                                <w:jc w:val="center"/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B20832"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 xml:space="preserve">Mão </w:t>
                              </w:r>
                              <w:r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>esquerda</w:t>
                              </w:r>
                              <w:r w:rsidRPr="00B20832"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 xml:space="preserve"> na cabeça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6545BD" id="Agrupar 66" o:spid="_x0000_s1058" style="position:absolute;left:0;text-align:left;margin-left:1in;margin-top:14.85pt;width:95.05pt;height:127.4pt;z-index:251689984;mso-width-relative:margin;mso-height-relative:margin" coordorigin=",-1290" coordsize="16859,1915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">
                <v:shape id="Google Shape;63;p13" o:spid="_x0000_s1059" type="#_x0000_t75" style="position:absolute;width:16859;height:178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">
                  <v:imagedata r:id="rId17" o:title=""/>
                </v:shape>
                <v:shape id="Caixa de Texto 68" o:spid="_x0000_s1060" type="#_x0000_t202" style="position:absolute;top:-1290;width:16859;height:446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" fillcolor="#d2f1ff" stroked="f" strokeweight=".5pt">
                  <v:textbox>
                    <w:txbxContent>
                      <w:p w14:paraId="01210E8F" w14:textId="52BEC086" w:rsidR="00B20832" w:rsidRPr="00B20832" w:rsidRDefault="00B20832" w:rsidP="003E4E39">
                        <w:pPr>
                          <w:jc w:val="center"/>
                          <w:rPr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20832">
                          <w:rPr>
                            <w:b/>
                            <w:bCs/>
                            <w:sz w:val="18"/>
                            <w:szCs w:val="18"/>
                          </w:rPr>
                          <w:t xml:space="preserve">Mão </w:t>
                        </w:r>
                        <w:r>
                          <w:rPr>
                            <w:b/>
                            <w:bCs/>
                            <w:sz w:val="18"/>
                            <w:szCs w:val="18"/>
                          </w:rPr>
                          <w:t>esquerda</w:t>
                        </w:r>
                        <w:r w:rsidRPr="00B20832">
                          <w:rPr>
                            <w:b/>
                            <w:bCs/>
                            <w:sz w:val="18"/>
                            <w:szCs w:val="18"/>
                          </w:rPr>
                          <w:t xml:space="preserve"> na cabeça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Arial"/>
          <w:noProof/>
          <w:lang w:eastAsia="pt-PT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584E89D" wp14:editId="7C681E79">
                <wp:simplePos x="0" y="0"/>
                <wp:positionH relativeFrom="column">
                  <wp:posOffset>2262505</wp:posOffset>
                </wp:positionH>
                <wp:positionV relativeFrom="paragraph">
                  <wp:posOffset>188595</wp:posOffset>
                </wp:positionV>
                <wp:extent cx="1207135" cy="1617980"/>
                <wp:effectExtent l="0" t="0" r="0" b="0"/>
                <wp:wrapNone/>
                <wp:docPr id="69" name="Agrupar 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7135" cy="1617980"/>
                          <a:chOff x="0" y="-129060"/>
                          <a:chExt cx="1685925" cy="1915315"/>
                        </a:xfrm>
                      </wpg:grpSpPr>
                      <pic:pic xmlns:pic="http://schemas.openxmlformats.org/drawingml/2006/picture">
                        <pic:nvPicPr>
                          <pic:cNvPr id="70" name="Google Shape;63;p13"/>
                          <pic:cNvPicPr/>
                        </pic:nvPicPr>
                        <pic:blipFill>
                          <a:blip r:embed="rId16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178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1" name="Caixa de Texto 71"/>
                        <wps:cNvSpPr txBox="1"/>
                        <wps:spPr>
                          <a:xfrm>
                            <a:off x="0" y="-129060"/>
                            <a:ext cx="1685925" cy="446742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9A0280B" w14:textId="77777777" w:rsidR="00B20832" w:rsidRPr="00B20832" w:rsidRDefault="00B20832" w:rsidP="003E4E39">
                              <w:pPr>
                                <w:jc w:val="center"/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B20832"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>Mão esquerda na cabeça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84E89D" id="Agrupar 69" o:spid="_x0000_s1061" style="position:absolute;left:0;text-align:left;margin-left:178.15pt;margin-top:14.85pt;width:95.05pt;height:127.4pt;z-index:251692032;mso-width-relative:margin;mso-height-relative:margin" coordorigin=",-1290" coordsize="16859,1915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">
                <v:shape id="Google Shape;63;p13" o:spid="_x0000_s1062" type="#_x0000_t75" style="position:absolute;width:16859;height:178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">
                  <v:imagedata r:id="rId17" o:title=""/>
                </v:shape>
                <v:shape id="Caixa de Texto 71" o:spid="_x0000_s1063" type="#_x0000_t202" style="position:absolute;top:-1290;width:16859;height:446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" fillcolor="#d2f1ff" stroked="f" strokeweight=".5pt">
                  <v:textbox>
                    <w:txbxContent>
                      <w:p w14:paraId="09A0280B" w14:textId="77777777" w:rsidR="00B20832" w:rsidRPr="00B20832" w:rsidRDefault="00B20832" w:rsidP="003E4E39">
                        <w:pPr>
                          <w:jc w:val="center"/>
                          <w:rPr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20832">
                          <w:rPr>
                            <w:b/>
                            <w:bCs/>
                            <w:sz w:val="18"/>
                            <w:szCs w:val="18"/>
                          </w:rPr>
                          <w:t>Mão esquerda na cabeça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Arial"/>
          <w:noProof/>
          <w:lang w:eastAsia="pt-PT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53A1F5AA" wp14:editId="14F0FEB5">
                <wp:simplePos x="0" y="0"/>
                <wp:positionH relativeFrom="column">
                  <wp:posOffset>3611245</wp:posOffset>
                </wp:positionH>
                <wp:positionV relativeFrom="paragraph">
                  <wp:posOffset>189865</wp:posOffset>
                </wp:positionV>
                <wp:extent cx="1207135" cy="1617980"/>
                <wp:effectExtent l="0" t="0" r="0" b="0"/>
                <wp:wrapNone/>
                <wp:docPr id="72" name="Agrupar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7135" cy="1617980"/>
                          <a:chOff x="0" y="-129060"/>
                          <a:chExt cx="1685925" cy="1915315"/>
                        </a:xfrm>
                      </wpg:grpSpPr>
                      <pic:pic xmlns:pic="http://schemas.openxmlformats.org/drawingml/2006/picture">
                        <pic:nvPicPr>
                          <pic:cNvPr id="73" name="Google Shape;63;p13"/>
                          <pic:cNvPicPr/>
                        </pic:nvPicPr>
                        <pic:blipFill>
                          <a:blip r:embed="rId16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178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4" name="Caixa de Texto 74"/>
                        <wps:cNvSpPr txBox="1"/>
                        <wps:spPr>
                          <a:xfrm>
                            <a:off x="0" y="-129060"/>
                            <a:ext cx="1685925" cy="446742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F893542" w14:textId="4C504CC6" w:rsidR="00B20832" w:rsidRPr="00B20832" w:rsidRDefault="00B20832" w:rsidP="003E4E39">
                              <w:pPr>
                                <w:jc w:val="center"/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B20832"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 xml:space="preserve">Mão </w:t>
                              </w:r>
                              <w:r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>esquerda</w:t>
                              </w:r>
                              <w:r w:rsidRPr="00B20832"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 xml:space="preserve"> na cabeça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A1F5AA" id="Agrupar 72" o:spid="_x0000_s1064" style="position:absolute;left:0;text-align:left;margin-left:284.35pt;margin-top:14.95pt;width:95.05pt;height:127.4pt;z-index:251694080;mso-width-relative:margin;mso-height-relative:margin" coordorigin=",-1290" coordsize="16859,1915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">
                <v:shape id="Google Shape;63;p13" o:spid="_x0000_s1065" type="#_x0000_t75" style="position:absolute;width:16859;height:178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">
                  <v:imagedata r:id="rId17" o:title=""/>
                </v:shape>
                <v:shape id="Caixa de Texto 74" o:spid="_x0000_s1066" type="#_x0000_t202" style="position:absolute;top:-1290;width:16859;height:446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" fillcolor="#d2f1ff" stroked="f" strokeweight=".5pt">
                  <v:textbox>
                    <w:txbxContent>
                      <w:p w14:paraId="7F893542" w14:textId="4C504CC6" w:rsidR="00B20832" w:rsidRPr="00B20832" w:rsidRDefault="00B20832" w:rsidP="003E4E39">
                        <w:pPr>
                          <w:jc w:val="center"/>
                          <w:rPr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20832">
                          <w:rPr>
                            <w:b/>
                            <w:bCs/>
                            <w:sz w:val="18"/>
                            <w:szCs w:val="18"/>
                          </w:rPr>
                          <w:t xml:space="preserve">Mão </w:t>
                        </w:r>
                        <w:r>
                          <w:rPr>
                            <w:b/>
                            <w:bCs/>
                            <w:sz w:val="18"/>
                            <w:szCs w:val="18"/>
                          </w:rPr>
                          <w:t>esquerda</w:t>
                        </w:r>
                        <w:r w:rsidRPr="00B20832">
                          <w:rPr>
                            <w:b/>
                            <w:bCs/>
                            <w:sz w:val="18"/>
                            <w:szCs w:val="18"/>
                          </w:rPr>
                          <w:t xml:space="preserve"> na cabeça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03FA81E5" wp14:editId="3EBA879A">
                <wp:simplePos x="0" y="0"/>
                <wp:positionH relativeFrom="column">
                  <wp:posOffset>4957859</wp:posOffset>
                </wp:positionH>
                <wp:positionV relativeFrom="paragraph">
                  <wp:posOffset>110945</wp:posOffset>
                </wp:positionV>
                <wp:extent cx="912495" cy="1727835"/>
                <wp:effectExtent l="0" t="0" r="1905" b="0"/>
                <wp:wrapNone/>
                <wp:docPr id="75" name="Agrupar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2495" cy="1727835"/>
                          <a:chOff x="0" y="0"/>
                          <a:chExt cx="912495" cy="1727835"/>
                        </a:xfrm>
                      </wpg:grpSpPr>
                      <pic:pic xmlns:pic="http://schemas.openxmlformats.org/drawingml/2006/picture">
                        <pic:nvPicPr>
                          <pic:cNvPr id="76" name="Google Shape;57;p13" descr="Uma imagem com texto, ClipArt&#10;&#10;Descrição gerada automaticamente"/>
                          <pic:cNvPicPr/>
                        </pic:nvPicPr>
                        <pic:blipFill rotWithShape="1">
                          <a:blip r:embed="rId8">
                            <a:alphaModFix/>
                          </a:blip>
                          <a:srcRect t="-419" b="3536"/>
                          <a:stretch/>
                        </pic:blipFill>
                        <pic:spPr bwMode="auto">
                          <a:xfrm>
                            <a:off x="0" y="0"/>
                            <a:ext cx="912495" cy="1727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7" name="Caixa de Texto 77"/>
                        <wps:cNvSpPr txBox="1"/>
                        <wps:spPr>
                          <a:xfrm>
                            <a:off x="41945" y="41945"/>
                            <a:ext cx="791098" cy="267704"/>
                          </a:xfrm>
                          <a:prstGeom prst="rect">
                            <a:avLst/>
                          </a:prstGeom>
                          <a:solidFill>
                            <a:srgbClr val="D2F1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A62683B" w14:textId="77777777" w:rsidR="00B20832" w:rsidRPr="007B4EBC" w:rsidRDefault="00B20832" w:rsidP="007B4EBC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7B4EBC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Saltar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FA81E5" id="Agrupar 75" o:spid="_x0000_s1067" style="position:absolute;left:0;text-align:left;margin-left:390.4pt;margin-top:8.75pt;width:71.85pt;height:136.05pt;z-index:251696128" coordsize="9124,1727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">
                <v:shape id="Google Shape;57;p13" o:spid="_x0000_s1068" type="#_x0000_t75" alt="Uma imagem com texto, ClipArt&#10;&#10;Descrição gerada automaticamente" style="position:absolute;width:9124;height:1727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">
                  <v:imagedata r:id="rId9" o:title="Uma imagem com texto, ClipArt&#10;&#10;Descrição gerada automaticamente" croptop="-275f" cropbottom="2317f"/>
                </v:shape>
                <v:shape id="Caixa de Texto 77" o:spid="_x0000_s1069" type="#_x0000_t202" style="position:absolute;left:419;top:419;width:7911;height:267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" fillcolor="#d2f1ff" stroked="f" strokeweight=".5pt">
                  <v:textbox>
                    <w:txbxContent>
                      <w:p w14:paraId="5A62683B" w14:textId="77777777" w:rsidR="00B20832" w:rsidRPr="007B4EBC" w:rsidRDefault="00B20832" w:rsidP="007B4EBC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7B4EBC">
                          <w:rPr>
                            <w:b/>
                            <w:bCs/>
                            <w:sz w:val="28"/>
                            <w:szCs w:val="28"/>
                          </w:rPr>
                          <w:t>Saltar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9CF1C71" w14:textId="69B0EBF5" w:rsidR="003E4E39" w:rsidRDefault="003E4E39" w:rsidP="001D2BF0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</w:p>
    <w:sectPr w:rsidR="003E4E39" w:rsidSect="002A7740">
      <w:footerReference w:type="default" r:id="rId18"/>
      <w:footerReference w:type="first" r:id="rId19"/>
      <w:pgSz w:w="11900" w:h="16840"/>
      <w:pgMar w:top="64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2C7C9A" w14:textId="77777777" w:rsidR="00C57B97" w:rsidRDefault="00C57B97" w:rsidP="00071526">
      <w:r>
        <w:separator/>
      </w:r>
    </w:p>
  </w:endnote>
  <w:endnote w:type="continuationSeparator" w:id="0">
    <w:p w14:paraId="3147380F" w14:textId="77777777" w:rsidR="00C57B97" w:rsidRDefault="00C57B97" w:rsidP="000715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2640A4" w14:textId="488F2C02" w:rsidR="00CD1AAC" w:rsidRDefault="008F344A" w:rsidP="00CD1AAC">
    <w:pPr>
      <w:pStyle w:val="Rodap"/>
      <w:pBdr>
        <w:top w:val="single" w:sz="48" w:space="1" w:color="1F628E"/>
      </w:pBdr>
    </w:pPr>
    <w:r>
      <w:t>O agricultor</w:t>
    </w:r>
  </w:p>
  <w:p w14:paraId="4E8AAC98" w14:textId="784866EF" w:rsidR="00CD1AAC" w:rsidRDefault="00402EAE">
    <w:pPr>
      <w:pStyle w:val="Rodap"/>
    </w:pPr>
    <w:r>
      <w:t>1.º/2</w:t>
    </w:r>
    <w:r w:rsidR="00CD1AAC">
      <w:t>º Ano | Ciências da Computação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8F8B6" w14:textId="3DBD0B2C" w:rsidR="0035214F" w:rsidRDefault="00382DBE" w:rsidP="0035214F">
    <w:pPr>
      <w:pStyle w:val="Rodap"/>
      <w:pBdr>
        <w:top w:val="single" w:sz="48" w:space="1" w:color="1F628E"/>
      </w:pBdr>
    </w:pPr>
    <w:r>
      <w:t>Descobre o Ciclo</w:t>
    </w:r>
    <w:r w:rsidR="00E479AE">
      <w:t xml:space="preserve"> </w:t>
    </w:r>
    <w:r>
      <w:t>(</w:t>
    </w:r>
    <w:proofErr w:type="spellStart"/>
    <w:r w:rsidRPr="00382DBE">
      <w:rPr>
        <w:i/>
        <w:iCs/>
      </w:rPr>
      <w:t>Loops</w:t>
    </w:r>
    <w:proofErr w:type="spellEnd"/>
    <w:r>
      <w:t>)</w:t>
    </w:r>
  </w:p>
  <w:p w14:paraId="7D215F7B" w14:textId="1C939C30" w:rsidR="0035214F" w:rsidRDefault="0035214F">
    <w:pPr>
      <w:pStyle w:val="Rodap"/>
    </w:pPr>
    <w:r>
      <w:t xml:space="preserve">1.º / 2.º Ano | </w:t>
    </w:r>
    <w:r w:rsidR="00EC2877" w:rsidRPr="00EC2877">
      <w:t>Ciências da Computação na Região Autónoma da Madeira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C304FE" w14:textId="77777777" w:rsidR="00C57B97" w:rsidRDefault="00C57B97" w:rsidP="00071526">
      <w:r>
        <w:separator/>
      </w:r>
    </w:p>
  </w:footnote>
  <w:footnote w:type="continuationSeparator" w:id="0">
    <w:p w14:paraId="6CF47785" w14:textId="77777777" w:rsidR="00C57B97" w:rsidRDefault="00C57B97" w:rsidP="000715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C36610"/>
    <w:multiLevelType w:val="hybridMultilevel"/>
    <w:tmpl w:val="2AF09BF8"/>
    <w:lvl w:ilvl="0" w:tplc="C286322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125637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6E9D"/>
    <w:rsid w:val="000019B0"/>
    <w:rsid w:val="000118A8"/>
    <w:rsid w:val="00033F80"/>
    <w:rsid w:val="00045E67"/>
    <w:rsid w:val="000464AC"/>
    <w:rsid w:val="00055A6A"/>
    <w:rsid w:val="00071526"/>
    <w:rsid w:val="000725A5"/>
    <w:rsid w:val="00093D3F"/>
    <w:rsid w:val="000B27A7"/>
    <w:rsid w:val="000F1D10"/>
    <w:rsid w:val="000F5997"/>
    <w:rsid w:val="00140432"/>
    <w:rsid w:val="0018247E"/>
    <w:rsid w:val="00185955"/>
    <w:rsid w:val="00186E9D"/>
    <w:rsid w:val="001C3DD4"/>
    <w:rsid w:val="001C663F"/>
    <w:rsid w:val="001D2BF0"/>
    <w:rsid w:val="001F4D9B"/>
    <w:rsid w:val="001F5205"/>
    <w:rsid w:val="002058B1"/>
    <w:rsid w:val="00237EFF"/>
    <w:rsid w:val="002578E6"/>
    <w:rsid w:val="00274B41"/>
    <w:rsid w:val="0029238C"/>
    <w:rsid w:val="002A7740"/>
    <w:rsid w:val="002B6229"/>
    <w:rsid w:val="003039D7"/>
    <w:rsid w:val="00314B31"/>
    <w:rsid w:val="003377C3"/>
    <w:rsid w:val="00340B78"/>
    <w:rsid w:val="0035214F"/>
    <w:rsid w:val="00356E37"/>
    <w:rsid w:val="00382DBE"/>
    <w:rsid w:val="00384D0A"/>
    <w:rsid w:val="00387D60"/>
    <w:rsid w:val="003E4E39"/>
    <w:rsid w:val="00402EAE"/>
    <w:rsid w:val="00417D80"/>
    <w:rsid w:val="00423A0A"/>
    <w:rsid w:val="004348CD"/>
    <w:rsid w:val="0044558A"/>
    <w:rsid w:val="004A1C06"/>
    <w:rsid w:val="004D0F77"/>
    <w:rsid w:val="004D671D"/>
    <w:rsid w:val="004F4917"/>
    <w:rsid w:val="00503E78"/>
    <w:rsid w:val="00567F3D"/>
    <w:rsid w:val="005D0521"/>
    <w:rsid w:val="005F0D35"/>
    <w:rsid w:val="00640549"/>
    <w:rsid w:val="00646F3F"/>
    <w:rsid w:val="006C583F"/>
    <w:rsid w:val="006D77FC"/>
    <w:rsid w:val="006E53B4"/>
    <w:rsid w:val="00723B6A"/>
    <w:rsid w:val="007348B5"/>
    <w:rsid w:val="00763354"/>
    <w:rsid w:val="00771955"/>
    <w:rsid w:val="00781BD4"/>
    <w:rsid w:val="00791C3A"/>
    <w:rsid w:val="00797BAB"/>
    <w:rsid w:val="007B4EBC"/>
    <w:rsid w:val="007D406E"/>
    <w:rsid w:val="007D42EF"/>
    <w:rsid w:val="00806FCA"/>
    <w:rsid w:val="00830C52"/>
    <w:rsid w:val="0084498A"/>
    <w:rsid w:val="00874014"/>
    <w:rsid w:val="008879E1"/>
    <w:rsid w:val="008B1ACB"/>
    <w:rsid w:val="008B5BC8"/>
    <w:rsid w:val="008B6968"/>
    <w:rsid w:val="008C634A"/>
    <w:rsid w:val="008F344A"/>
    <w:rsid w:val="00901861"/>
    <w:rsid w:val="009018E9"/>
    <w:rsid w:val="009058B4"/>
    <w:rsid w:val="009073E3"/>
    <w:rsid w:val="009226D2"/>
    <w:rsid w:val="00924B8A"/>
    <w:rsid w:val="00932C45"/>
    <w:rsid w:val="0099116D"/>
    <w:rsid w:val="009943D8"/>
    <w:rsid w:val="009A025D"/>
    <w:rsid w:val="009B28C9"/>
    <w:rsid w:val="009C019E"/>
    <w:rsid w:val="009C0401"/>
    <w:rsid w:val="009D3609"/>
    <w:rsid w:val="009D48BC"/>
    <w:rsid w:val="00A0494E"/>
    <w:rsid w:val="00A2275F"/>
    <w:rsid w:val="00A31C3F"/>
    <w:rsid w:val="00A32F0C"/>
    <w:rsid w:val="00A421F7"/>
    <w:rsid w:val="00A55530"/>
    <w:rsid w:val="00AA240D"/>
    <w:rsid w:val="00AC5F64"/>
    <w:rsid w:val="00AC65C9"/>
    <w:rsid w:val="00AE3E1C"/>
    <w:rsid w:val="00AF31BB"/>
    <w:rsid w:val="00B039B2"/>
    <w:rsid w:val="00B20832"/>
    <w:rsid w:val="00B2354A"/>
    <w:rsid w:val="00B33A25"/>
    <w:rsid w:val="00B350C3"/>
    <w:rsid w:val="00B37FCC"/>
    <w:rsid w:val="00B56232"/>
    <w:rsid w:val="00B6693A"/>
    <w:rsid w:val="00B85994"/>
    <w:rsid w:val="00BB0A44"/>
    <w:rsid w:val="00BD2E91"/>
    <w:rsid w:val="00BF7D64"/>
    <w:rsid w:val="00C26A2F"/>
    <w:rsid w:val="00C333D9"/>
    <w:rsid w:val="00C56DD9"/>
    <w:rsid w:val="00C57B97"/>
    <w:rsid w:val="00C758AD"/>
    <w:rsid w:val="00C87634"/>
    <w:rsid w:val="00C87AD0"/>
    <w:rsid w:val="00CD1AAC"/>
    <w:rsid w:val="00D1191A"/>
    <w:rsid w:val="00D20846"/>
    <w:rsid w:val="00D223E7"/>
    <w:rsid w:val="00D450A3"/>
    <w:rsid w:val="00D56296"/>
    <w:rsid w:val="00D60BE4"/>
    <w:rsid w:val="00D774CA"/>
    <w:rsid w:val="00D86C4C"/>
    <w:rsid w:val="00DA3E49"/>
    <w:rsid w:val="00DB5100"/>
    <w:rsid w:val="00DD0877"/>
    <w:rsid w:val="00DD38CE"/>
    <w:rsid w:val="00DF23A3"/>
    <w:rsid w:val="00DF7EE7"/>
    <w:rsid w:val="00E003D6"/>
    <w:rsid w:val="00E21C6A"/>
    <w:rsid w:val="00E31001"/>
    <w:rsid w:val="00E479AE"/>
    <w:rsid w:val="00E548DF"/>
    <w:rsid w:val="00EC2877"/>
    <w:rsid w:val="00ED6F5C"/>
    <w:rsid w:val="00EE04A7"/>
    <w:rsid w:val="00EE47B9"/>
    <w:rsid w:val="00EF6588"/>
    <w:rsid w:val="00F079D9"/>
    <w:rsid w:val="00F2216F"/>
    <w:rsid w:val="00F275F5"/>
    <w:rsid w:val="00F365E0"/>
    <w:rsid w:val="00F7419B"/>
    <w:rsid w:val="00F92125"/>
    <w:rsid w:val="00F960CB"/>
    <w:rsid w:val="00FD161B"/>
    <w:rsid w:val="00FE6AD4"/>
    <w:rsid w:val="00FF0425"/>
    <w:rsid w:val="00FF3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601F22"/>
  <w15:chartTrackingRefBased/>
  <w15:docId w15:val="{212CEAEC-0AF5-D14C-9211-00A7E49D7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071526"/>
    <w:pPr>
      <w:tabs>
        <w:tab w:val="center" w:pos="4252"/>
        <w:tab w:val="right" w:pos="8504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071526"/>
  </w:style>
  <w:style w:type="paragraph" w:styleId="Rodap">
    <w:name w:val="footer"/>
    <w:basedOn w:val="Normal"/>
    <w:link w:val="RodapCarter"/>
    <w:uiPriority w:val="99"/>
    <w:unhideWhenUsed/>
    <w:rsid w:val="00071526"/>
    <w:pPr>
      <w:tabs>
        <w:tab w:val="center" w:pos="4252"/>
        <w:tab w:val="right" w:pos="8504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rsid w:val="00071526"/>
  </w:style>
  <w:style w:type="paragraph" w:styleId="PargrafodaLista">
    <w:name w:val="List Paragraph"/>
    <w:basedOn w:val="Normal"/>
    <w:uiPriority w:val="34"/>
    <w:qFormat/>
    <w:rsid w:val="00B350C3"/>
    <w:pPr>
      <w:ind w:left="720"/>
      <w:contextualSpacing/>
    </w:pPr>
  </w:style>
  <w:style w:type="character" w:styleId="Hiperligao">
    <w:name w:val="Hyperlink"/>
    <w:basedOn w:val="Tipodeletrapredefinidodopargrafo"/>
    <w:uiPriority w:val="99"/>
    <w:unhideWhenUsed/>
    <w:rsid w:val="0084498A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B5623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pt-PT"/>
    </w:rPr>
  </w:style>
  <w:style w:type="table" w:styleId="TabelacomGrelha">
    <w:name w:val="Table Grid"/>
    <w:basedOn w:val="Tabelanormal"/>
    <w:uiPriority w:val="39"/>
    <w:rsid w:val="00D450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enoNoResolvida">
    <w:name w:val="Unresolved Mention"/>
    <w:basedOn w:val="Tipodeletrapredefinidodopargrafo"/>
    <w:uiPriority w:val="99"/>
    <w:semiHidden/>
    <w:unhideWhenUsed/>
    <w:rsid w:val="00A31C3F"/>
    <w:rPr>
      <w:color w:val="605E5C"/>
      <w:shd w:val="clear" w:color="auto" w:fill="E1DFDD"/>
    </w:rPr>
  </w:style>
  <w:style w:type="character" w:styleId="Hiperligaovisitada">
    <w:name w:val="FollowedHyperlink"/>
    <w:basedOn w:val="Tipodeletrapredefinidodopargrafo"/>
    <w:uiPriority w:val="99"/>
    <w:semiHidden/>
    <w:unhideWhenUsed/>
    <w:rsid w:val="00A31C3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11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8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1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5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8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4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64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6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0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rodolfopinto/Dropbox/2020-2021/CC%20Atividades%20Novo%20Design/Novodesign.dotx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E9560FD-8181-DE40-9DBE-3EBF5E7F2F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Novodesign.dotx</Template>
  <TotalTime>30</TotalTime>
  <Pages>1</Pages>
  <Words>35</Words>
  <Characters>190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Rodolfo Duarte Pinto</cp:lastModifiedBy>
  <cp:revision>6</cp:revision>
  <dcterms:created xsi:type="dcterms:W3CDTF">2022-02-14T14:43:00Z</dcterms:created>
  <dcterms:modified xsi:type="dcterms:W3CDTF">2022-05-20T12:38:00Z</dcterms:modified>
</cp:coreProperties>
</file>